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C208A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SHORTE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D091098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Framlingham, Suffolk. Tallow chandler.</w:t>
      </w:r>
    </w:p>
    <w:p w14:paraId="4FCE757A" w14:textId="77777777" w:rsidR="00727CD5" w:rsidRDefault="00727CD5" w:rsidP="00727CD5">
      <w:pPr>
        <w:rPr>
          <w:rFonts w:ascii="Times New Roman" w:hAnsi="Times New Roman" w:cs="Times New Roman"/>
        </w:rPr>
      </w:pPr>
    </w:p>
    <w:p w14:paraId="3E7DB67E" w14:textId="77777777" w:rsidR="00727CD5" w:rsidRDefault="00727CD5" w:rsidP="00727CD5">
      <w:pPr>
        <w:rPr>
          <w:rFonts w:ascii="Times New Roman" w:hAnsi="Times New Roman" w:cs="Times New Roman"/>
        </w:rPr>
      </w:pPr>
    </w:p>
    <w:p w14:paraId="77CECC32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Leveryche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Huntman</w:t>
      </w:r>
      <w:proofErr w:type="spellEnd"/>
    </w:p>
    <w:p w14:paraId="537CA4DB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Middleton(q.v.) and William </w:t>
      </w:r>
      <w:proofErr w:type="spellStart"/>
      <w:r>
        <w:rPr>
          <w:rFonts w:ascii="Times New Roman" w:hAnsi="Times New Roman" w:cs="Times New Roman"/>
        </w:rPr>
        <w:t>Goderyche</w:t>
      </w:r>
      <w:proofErr w:type="spellEnd"/>
      <w:r>
        <w:rPr>
          <w:rFonts w:ascii="Times New Roman" w:hAnsi="Times New Roman" w:cs="Times New Roman"/>
        </w:rPr>
        <w:t xml:space="preserve"> of Halesworth(q.v.).</w:t>
      </w:r>
    </w:p>
    <w:p w14:paraId="6FCD47C9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147EF3E" w14:textId="77777777" w:rsidR="00727CD5" w:rsidRDefault="00727CD5" w:rsidP="00727CD5">
      <w:pPr>
        <w:rPr>
          <w:rFonts w:ascii="Times New Roman" w:hAnsi="Times New Roman" w:cs="Times New Roman"/>
        </w:rPr>
      </w:pPr>
    </w:p>
    <w:p w14:paraId="2FB1F5DD" w14:textId="77777777" w:rsidR="00727CD5" w:rsidRDefault="00727CD5" w:rsidP="00727CD5">
      <w:pPr>
        <w:rPr>
          <w:rFonts w:ascii="Times New Roman" w:hAnsi="Times New Roman" w:cs="Times New Roman"/>
        </w:rPr>
      </w:pPr>
    </w:p>
    <w:p w14:paraId="5931FF0B" w14:textId="77777777" w:rsidR="00727CD5" w:rsidRDefault="00727CD5" w:rsidP="00727CD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March 2018</w:t>
      </w:r>
    </w:p>
    <w:p w14:paraId="51F9EF89" w14:textId="77777777" w:rsidR="006B2F86" w:rsidRPr="00E71FC3" w:rsidRDefault="00727CD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B3FC8" w14:textId="77777777" w:rsidR="00727CD5" w:rsidRDefault="00727CD5" w:rsidP="00E71FC3">
      <w:r>
        <w:separator/>
      </w:r>
    </w:p>
  </w:endnote>
  <w:endnote w:type="continuationSeparator" w:id="0">
    <w:p w14:paraId="1A68A86E" w14:textId="77777777" w:rsidR="00727CD5" w:rsidRDefault="00727CD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E90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73B80" w14:textId="77777777" w:rsidR="00727CD5" w:rsidRDefault="00727CD5" w:rsidP="00E71FC3">
      <w:r>
        <w:separator/>
      </w:r>
    </w:p>
  </w:footnote>
  <w:footnote w:type="continuationSeparator" w:id="0">
    <w:p w14:paraId="22661574" w14:textId="77777777" w:rsidR="00727CD5" w:rsidRDefault="00727CD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D5"/>
    <w:rsid w:val="001A7C09"/>
    <w:rsid w:val="00577BD5"/>
    <w:rsid w:val="00656CBA"/>
    <w:rsid w:val="006A1F77"/>
    <w:rsid w:val="00727CD5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489D8"/>
  <w15:chartTrackingRefBased/>
  <w15:docId w15:val="{D074AD33-5AB0-4F87-92D0-42109E66C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CD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27C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2018-03-21T21:23:00Z</dcterms:created>
  <dcterms:modified xsi:type="dcterms:W3CDTF">2018-03-21T21:24:00Z</dcterms:modified>
</cp:coreProperties>
</file>